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S5-222126</w:t>
      </w:r>
      <w:bookmarkStart w:id="0" w:name="_GoBack"/>
      <w:bookmarkEnd w:id="0"/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28.</w:t>
      </w:r>
      <w:r>
        <w:rPr>
          <w:rFonts w:hint="default" w:ascii="Arial" w:hAnsi="Arial" w:cs="Arial"/>
          <w:b/>
          <w:lang w:val="en-US"/>
        </w:rPr>
        <w:t>910</w:t>
      </w:r>
      <w:r>
        <w:rPr>
          <w:rFonts w:ascii="Arial" w:hAnsi="Arial" w:cs="Arial"/>
          <w:b/>
        </w:rPr>
        <w:t xml:space="preserve"> v0.0.0 </w:t>
      </w:r>
      <w:r>
        <w:rPr>
          <w:rFonts w:hint="eastAsia" w:ascii="Arial" w:hAnsi="Arial" w:cs="Arial"/>
          <w:b/>
        </w:rPr>
        <w:t>Initial skeleton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t>None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 (v0.0.0) of TR 28.9</w:t>
      </w:r>
      <w:r>
        <w:rPr>
          <w:rFonts w:hint="default"/>
          <w:lang w:val="en-US"/>
        </w:rPr>
        <w:t>10.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 (v0.0.0) of TR 28.9</w:t>
      </w:r>
      <w:r>
        <w:rPr>
          <w:rFonts w:hint="default"/>
          <w:lang w:val="en-US"/>
        </w:rPr>
        <w:t>10</w:t>
      </w:r>
      <w:r>
        <w:rPr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6FA7F33"/>
    <w:rsid w:val="0D80629E"/>
    <w:rsid w:val="0FAB2653"/>
    <w:rsid w:val="11B56DF4"/>
    <w:rsid w:val="453C7977"/>
    <w:rsid w:val="4F554BE6"/>
    <w:rsid w:val="539D6E2B"/>
    <w:rsid w:val="5E907DEE"/>
    <w:rsid w:val="70C06037"/>
    <w:rsid w:val="7795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1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2022-03-24T15:00:25Z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33E0E0BA015D43809CC5711A5B58F3C6</vt:lpwstr>
  </property>
</Properties>
</file>